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F91" w:rsidRDefault="00380F91" w:rsidP="00E104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814C8C">
        <w:rPr>
          <w:rFonts w:ascii="Times New Roman" w:hAnsi="Times New Roman" w:cs="Times New Roman"/>
          <w:b/>
          <w:bCs/>
          <w:sz w:val="28"/>
          <w:szCs w:val="28"/>
        </w:rPr>
        <w:t>Инфрас</w:t>
      </w:r>
      <w:bookmarkStart w:id="1" w:name="_GoBack"/>
      <w:bookmarkEnd w:id="1"/>
      <w:r w:rsidRPr="00814C8C">
        <w:rPr>
          <w:rFonts w:ascii="Times New Roman" w:hAnsi="Times New Roman" w:cs="Times New Roman"/>
          <w:b/>
          <w:bCs/>
          <w:sz w:val="28"/>
          <w:szCs w:val="28"/>
        </w:rPr>
        <w:t>труктурный лист</w:t>
      </w:r>
    </w:p>
    <w:p w:rsidR="00380F91" w:rsidRDefault="00380F91" w:rsidP="00E104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0F91" w:rsidRDefault="00380F91" w:rsidP="00E104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4C8C">
        <w:rPr>
          <w:rFonts w:ascii="Times New Roman" w:hAnsi="Times New Roman" w:cs="Times New Roman"/>
          <w:b/>
          <w:bCs/>
          <w:sz w:val="28"/>
          <w:szCs w:val="28"/>
        </w:rPr>
        <w:t xml:space="preserve">Список инструмента и расходных материалов для чемпионата </w:t>
      </w:r>
      <w:r w:rsidRPr="00814C8C">
        <w:rPr>
          <w:rFonts w:ascii="Times New Roman" w:hAnsi="Times New Roman" w:cs="Times New Roman"/>
          <w:b/>
          <w:bCs/>
          <w:sz w:val="28"/>
          <w:szCs w:val="28"/>
          <w:lang w:val="en-US"/>
        </w:rPr>
        <w:t>WSR</w:t>
      </w:r>
      <w:r w:rsidRPr="00814C8C">
        <w:rPr>
          <w:rFonts w:ascii="Times New Roman" w:hAnsi="Times New Roman" w:cs="Times New Roman"/>
          <w:b/>
          <w:bCs/>
          <w:sz w:val="28"/>
          <w:szCs w:val="28"/>
        </w:rPr>
        <w:t xml:space="preserve"> Стерлитамак 2016 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компетенция «Воспитатель детей дошкольного возраста» (Дошкольное воспитание)</w:t>
      </w:r>
    </w:p>
    <w:p w:rsidR="00380F91" w:rsidRPr="00814C8C" w:rsidRDefault="00380F91" w:rsidP="00E104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4C8C"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r>
        <w:rPr>
          <w:rFonts w:ascii="Times New Roman" w:hAnsi="Times New Roman" w:cs="Times New Roman"/>
          <w:sz w:val="28"/>
          <w:szCs w:val="28"/>
        </w:rPr>
        <w:t>–8</w:t>
      </w: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4C8C">
        <w:rPr>
          <w:rFonts w:ascii="Times New Roman" w:hAnsi="Times New Roman" w:cs="Times New Roman"/>
          <w:sz w:val="28"/>
          <w:szCs w:val="28"/>
        </w:rPr>
        <w:t xml:space="preserve">Количество экспертов </w:t>
      </w:r>
      <w:r>
        <w:rPr>
          <w:rFonts w:ascii="Times New Roman" w:hAnsi="Times New Roman" w:cs="Times New Roman"/>
          <w:sz w:val="28"/>
          <w:szCs w:val="28"/>
        </w:rPr>
        <w:t>– 5</w:t>
      </w:r>
    </w:p>
    <w:p w:rsidR="00380F91" w:rsidRPr="00814C8C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860"/>
        <w:gridCol w:w="8000"/>
        <w:gridCol w:w="1080"/>
      </w:tblGrid>
      <w:tr w:rsidR="00380F91" w:rsidRPr="00665F15">
        <w:trPr>
          <w:trHeight w:val="30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F4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 для участка «комната экспертов»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380F91" w:rsidRPr="00665F15">
        <w:trPr>
          <w:trHeight w:val="30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ДоскаФлип-чартформат А1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Комплект бумаги для доски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фломастеровдля доски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Часы настенные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Бумага формата А4 (500листов)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Планшеты для письма А4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Авторучки шариковые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Карандаши автоматические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Столы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Принтер-копир лазерный цветной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Стойка-вешалка для одежды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Штатив для фотоаппарата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Фотоаппарат для фото и видеосъемки процессов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653"/>
          <w:jc w:val="center"/>
        </w:trPr>
        <w:tc>
          <w:tcPr>
            <w:tcW w:w="9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F91" w:rsidRPr="00665F15">
        <w:trPr>
          <w:trHeight w:val="28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 для участка «комнаты участников»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Столы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Шкафчики для переодевания/Стойка-вешалка для одежды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8/2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Авторучки шариковые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80F91" w:rsidRPr="00814C8C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4C8C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94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614"/>
        <w:gridCol w:w="8246"/>
        <w:gridCol w:w="1080"/>
      </w:tblGrid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 для участка «демонстрационная комната»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F4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B4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Стеллажи с полками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F4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Метла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F4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97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Совок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система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Проектор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</w:t>
            </w: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 с креплением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SMART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Ноутбук к интерактивной доске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Колонки к интерактивной доске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камера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SMART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7338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Пульты системы интерактивного голосования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Ресивер системы интерактивного голосования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Маркеры интерактивной доски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Развивающий учебный центр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SMARTTable</w:t>
            </w: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Компьютерная мышь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Флеш накопитель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Стулья ученические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Столы ученические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Шкаф для пособий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5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Детская стенка «Паровозик»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Столы детские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Стулья детские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Палас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Доска магнитно-маркерная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фломастеров и магнитов для доски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Удлинитель 220 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Контейнер для раздаточных материалов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Стакан для рисования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Палитра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кистей для рисования (белка) 5 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Защитная клеёнка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Антистеплер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Степлер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Подставка под кисти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Дырокол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Канцелярский нож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Столы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Наборы кукольных театров по сказкам народов мира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Книги для детей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Пластиковая дощечка для работы с пластилином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стеков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Салфетка из микрофибры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Зубочистки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Специальный пресс для пластилина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Наборы формочек для пластилина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Шприц для пластилина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9580 Конструктор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EducationWeDo</w:t>
            </w: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/ 9580/  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</w:t>
            </w: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 Базовыйнабор, лицензия в комплекте с диском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9585 </w:t>
            </w: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Ресурсныйнабор</w:t>
            </w:r>
            <w:r w:rsidRPr="00665F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Education WeDo/ 9585/  LEGO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Мячи резиновые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Коврики для утренней гимнастики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Бубен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Гимнастические палки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Обручи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Кегли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Мешочки с песком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Скакалки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F4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Ширма для кукольного театра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0F91" w:rsidRPr="00665F15">
        <w:trPr>
          <w:trHeight w:val="605"/>
          <w:jc w:val="center"/>
        </w:trPr>
        <w:tc>
          <w:tcPr>
            <w:tcW w:w="9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0F91" w:rsidRPr="00665F15">
        <w:trPr>
          <w:trHeight w:val="28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615F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615F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Расходный материал: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615F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622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Краски акварель с кистью 24 цв.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622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 xml:space="preserve">Краски гуашь 12 цв.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Скотч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Двусторонний скотч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Простой карандаш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Стирательный ластик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Цветные стикеры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Бумага для записей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3F4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Альт Папка для рисования А4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Скобы для степлера 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Влажные салфетки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Бумажные салфетки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картона белого А4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картона цветного А4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цветной бумаги А4 односторонняя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Клей ПВА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бархатной бумаги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Набор фломастеры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7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Пластилин, который имеет яркую окраску, тонко раскатывается и не липнет к рукам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80F91" w:rsidRPr="00665F15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Плотный картон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0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Рамки со стеклом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E104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Оргстекло или фанера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53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Пищевая пленка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103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Пастельные мелки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80F91" w:rsidRPr="00665F15">
        <w:trPr>
          <w:trHeight w:val="32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Восковые мелки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91" w:rsidRPr="00665F15" w:rsidRDefault="00380F91" w:rsidP="00280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F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80F91" w:rsidRPr="00622C75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F91" w:rsidRDefault="00380F91" w:rsidP="00E1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80F91" w:rsidSect="00FA7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61936"/>
    <w:multiLevelType w:val="hybridMultilevel"/>
    <w:tmpl w:val="DC02C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462BD"/>
    <w:multiLevelType w:val="hybridMultilevel"/>
    <w:tmpl w:val="613E0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77792"/>
    <w:multiLevelType w:val="hybridMultilevel"/>
    <w:tmpl w:val="F7401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C8C"/>
    <w:rsid w:val="0002787D"/>
    <w:rsid w:val="000C412B"/>
    <w:rsid w:val="000D3B65"/>
    <w:rsid w:val="00103FA0"/>
    <w:rsid w:val="001531D6"/>
    <w:rsid w:val="001874D1"/>
    <w:rsid w:val="00257705"/>
    <w:rsid w:val="00280B1E"/>
    <w:rsid w:val="002E716B"/>
    <w:rsid w:val="00331495"/>
    <w:rsid w:val="00345A95"/>
    <w:rsid w:val="00357702"/>
    <w:rsid w:val="00380F91"/>
    <w:rsid w:val="003978DF"/>
    <w:rsid w:val="003F450C"/>
    <w:rsid w:val="004558C5"/>
    <w:rsid w:val="00471620"/>
    <w:rsid w:val="004B043F"/>
    <w:rsid w:val="004B6317"/>
    <w:rsid w:val="005945EF"/>
    <w:rsid w:val="005E71BF"/>
    <w:rsid w:val="00615F37"/>
    <w:rsid w:val="00622C75"/>
    <w:rsid w:val="00627987"/>
    <w:rsid w:val="00631FB0"/>
    <w:rsid w:val="00665F15"/>
    <w:rsid w:val="00723F5F"/>
    <w:rsid w:val="007325DD"/>
    <w:rsid w:val="00733840"/>
    <w:rsid w:val="00742185"/>
    <w:rsid w:val="0078708C"/>
    <w:rsid w:val="00792B06"/>
    <w:rsid w:val="007B0315"/>
    <w:rsid w:val="00814C8C"/>
    <w:rsid w:val="00821CBF"/>
    <w:rsid w:val="00845D23"/>
    <w:rsid w:val="00854C33"/>
    <w:rsid w:val="00875C9B"/>
    <w:rsid w:val="008A2742"/>
    <w:rsid w:val="008D77D9"/>
    <w:rsid w:val="00947D3E"/>
    <w:rsid w:val="0098309D"/>
    <w:rsid w:val="009C1889"/>
    <w:rsid w:val="009E23DA"/>
    <w:rsid w:val="00A30BBC"/>
    <w:rsid w:val="00A42C71"/>
    <w:rsid w:val="00A625D8"/>
    <w:rsid w:val="00AC58DC"/>
    <w:rsid w:val="00AD654E"/>
    <w:rsid w:val="00AF674D"/>
    <w:rsid w:val="00B5670A"/>
    <w:rsid w:val="00B678CF"/>
    <w:rsid w:val="00B82EF6"/>
    <w:rsid w:val="00C27826"/>
    <w:rsid w:val="00C501B5"/>
    <w:rsid w:val="00C77A13"/>
    <w:rsid w:val="00E0433A"/>
    <w:rsid w:val="00E10457"/>
    <w:rsid w:val="00E1630B"/>
    <w:rsid w:val="00EA0A47"/>
    <w:rsid w:val="00EB4981"/>
    <w:rsid w:val="00EB7386"/>
    <w:rsid w:val="00EF36A0"/>
    <w:rsid w:val="00F015D2"/>
    <w:rsid w:val="00F449B3"/>
    <w:rsid w:val="00F62B4A"/>
    <w:rsid w:val="00FA7FF2"/>
    <w:rsid w:val="00FD4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FF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78DF"/>
    <w:pPr>
      <w:ind w:left="720"/>
    </w:pPr>
  </w:style>
  <w:style w:type="character" w:styleId="Hyperlink">
    <w:name w:val="Hyperlink"/>
    <w:basedOn w:val="DefaultParagraphFont"/>
    <w:uiPriority w:val="99"/>
    <w:semiHidden/>
    <w:rsid w:val="004B6317"/>
    <w:rPr>
      <w:color w:val="0000FF"/>
      <w:u w:val="single"/>
    </w:rPr>
  </w:style>
  <w:style w:type="character" w:customStyle="1" w:styleId="hpcaritemprice">
    <w:name w:val="hp_caritemprice"/>
    <w:basedOn w:val="DefaultParagraphFont"/>
    <w:uiPriority w:val="99"/>
    <w:rsid w:val="004B6317"/>
  </w:style>
  <w:style w:type="paragraph" w:styleId="BalloonText">
    <w:name w:val="Balloon Text"/>
    <w:basedOn w:val="Normal"/>
    <w:link w:val="BalloonTextChar"/>
    <w:uiPriority w:val="99"/>
    <w:semiHidden/>
    <w:rsid w:val="009C1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18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16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1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514</Words>
  <Characters>2936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Инфраструктурный лист</dc:title>
  <dc:subject/>
  <dc:creator>Ольга</dc:creator>
  <cp:keywords/>
  <dc:description/>
  <cp:lastModifiedBy>ЛИНА</cp:lastModifiedBy>
  <cp:revision>2</cp:revision>
  <cp:lastPrinted>2016-01-27T09:51:00Z</cp:lastPrinted>
  <dcterms:created xsi:type="dcterms:W3CDTF">2016-03-10T11:06:00Z</dcterms:created>
  <dcterms:modified xsi:type="dcterms:W3CDTF">2016-03-10T11:06:00Z</dcterms:modified>
</cp:coreProperties>
</file>